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DDF7C" w14:textId="77777777" w:rsidR="00694290" w:rsidRDefault="00694290" w:rsidP="00694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FORTE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618382E5" w14:textId="77777777" w:rsidR="00694290" w:rsidRDefault="00694290" w:rsidP="00694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Abbot of the Monastery of Hyde.</w:t>
      </w:r>
    </w:p>
    <w:p w14:paraId="0D4165C8" w14:textId="77777777" w:rsidR="00694290" w:rsidRDefault="00694290" w:rsidP="00694290">
      <w:pPr>
        <w:pStyle w:val="NoSpacing"/>
        <w:rPr>
          <w:rFonts w:cs="Times New Roman"/>
          <w:szCs w:val="24"/>
        </w:rPr>
      </w:pPr>
    </w:p>
    <w:p w14:paraId="20EA7449" w14:textId="77777777" w:rsidR="00694290" w:rsidRDefault="00694290" w:rsidP="00694290">
      <w:pPr>
        <w:pStyle w:val="NoSpacing"/>
        <w:rPr>
          <w:rFonts w:cs="Times New Roman"/>
          <w:szCs w:val="24"/>
        </w:rPr>
      </w:pPr>
    </w:p>
    <w:p w14:paraId="5D7BEB0F" w14:textId="77777777" w:rsidR="00694290" w:rsidRDefault="00694290" w:rsidP="00694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Oct.1486</w:t>
      </w:r>
      <w:r>
        <w:rPr>
          <w:rFonts w:cs="Times New Roman"/>
          <w:szCs w:val="24"/>
        </w:rPr>
        <w:tab/>
        <w:t>He had recently been elected Abbot by this date.</w:t>
      </w:r>
    </w:p>
    <w:p w14:paraId="75F596C8" w14:textId="77777777" w:rsidR="00694290" w:rsidRDefault="00694290" w:rsidP="00694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p.33)</w:t>
      </w:r>
    </w:p>
    <w:p w14:paraId="69A66BEB" w14:textId="77777777" w:rsidR="00694290" w:rsidRDefault="00694290" w:rsidP="00694290">
      <w:pPr>
        <w:pStyle w:val="NoSpacing"/>
        <w:rPr>
          <w:rFonts w:cs="Times New Roman"/>
          <w:szCs w:val="24"/>
        </w:rPr>
      </w:pPr>
    </w:p>
    <w:p w14:paraId="3086FA8D" w14:textId="77777777" w:rsidR="00694290" w:rsidRDefault="00694290" w:rsidP="00694290">
      <w:pPr>
        <w:pStyle w:val="NoSpacing"/>
        <w:rPr>
          <w:rFonts w:cs="Times New Roman"/>
          <w:szCs w:val="24"/>
        </w:rPr>
      </w:pPr>
    </w:p>
    <w:p w14:paraId="4546C771" w14:textId="77777777" w:rsidR="00694290" w:rsidRDefault="00694290" w:rsidP="00694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 December 2024</w:t>
      </w:r>
    </w:p>
    <w:p w14:paraId="065EE1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9EED6" w14:textId="77777777" w:rsidR="00694290" w:rsidRDefault="00694290" w:rsidP="009139A6">
      <w:r>
        <w:separator/>
      </w:r>
    </w:p>
  </w:endnote>
  <w:endnote w:type="continuationSeparator" w:id="0">
    <w:p w14:paraId="07E37050" w14:textId="77777777" w:rsidR="00694290" w:rsidRDefault="006942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2C1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B8A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D3C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CDAE2" w14:textId="77777777" w:rsidR="00694290" w:rsidRDefault="00694290" w:rsidP="009139A6">
      <w:r>
        <w:separator/>
      </w:r>
    </w:p>
  </w:footnote>
  <w:footnote w:type="continuationSeparator" w:id="0">
    <w:p w14:paraId="11D8C0E9" w14:textId="77777777" w:rsidR="00694290" w:rsidRDefault="006942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758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117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429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290"/>
    <w:rsid w:val="000666E0"/>
    <w:rsid w:val="002510B7"/>
    <w:rsid w:val="00270799"/>
    <w:rsid w:val="005C130B"/>
    <w:rsid w:val="0069429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564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609DF"/>
  <w15:chartTrackingRefBased/>
  <w15:docId w15:val="{D4525402-99BF-4098-8CAF-A5859824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2024-12-01T21:28:00Z</dcterms:created>
  <dcterms:modified xsi:type="dcterms:W3CDTF">2024-12-01T21:29:00Z</dcterms:modified>
</cp:coreProperties>
</file>